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2821" w14:textId="77777777" w:rsidR="009D68B7" w:rsidRPr="009D68B7" w:rsidRDefault="00894B47" w:rsidP="009D68B7">
      <w:pPr>
        <w:tabs>
          <w:tab w:val="left" w:pos="993"/>
          <w:tab w:val="left" w:pos="1134"/>
        </w:tabs>
        <w:jc w:val="both"/>
        <w:rPr>
          <w:rFonts w:cs="Arial"/>
        </w:rPr>
      </w:pPr>
      <w:bookmarkStart w:id="0" w:name="_GoBack"/>
      <w:bookmarkEnd w:id="0"/>
      <w:r w:rsidRPr="00096E9C">
        <w:rPr>
          <w:rFonts w:cs="Arial"/>
        </w:rPr>
        <w:t>Predmet:</w:t>
      </w:r>
      <w:r w:rsidR="009D68B7">
        <w:rPr>
          <w:rFonts w:cs="Arial"/>
        </w:rPr>
        <w:t xml:space="preserve"> </w:t>
      </w:r>
      <w:r w:rsidR="009D68B7" w:rsidRPr="009D68B7">
        <w:rPr>
          <w:rFonts w:cs="Arial"/>
        </w:rPr>
        <w:t>Storitve strokovnega nadzora in koordinatorja za zagotavljanje varnosti in zdravja pri delu za obdobje 4 let</w:t>
      </w:r>
    </w:p>
    <w:p w14:paraId="31ABA999" w14:textId="61A64718" w:rsidR="00894B47" w:rsidRPr="009D68B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 </w:t>
      </w:r>
      <w:r w:rsidR="00096E9C" w:rsidRPr="00096E9C">
        <w:rPr>
          <w:rFonts w:cs="Arial"/>
        </w:rPr>
        <w:t>ODOS</w:t>
      </w:r>
      <w:r w:rsidRPr="00096E9C">
        <w:rPr>
          <w:rFonts w:cs="Arial"/>
        </w:rPr>
        <w:t xml:space="preserve">: </w:t>
      </w:r>
      <w:r w:rsidR="00955B65">
        <w:rPr>
          <w:rFonts w:cs="Arial"/>
        </w:rPr>
        <w:t>4302-0028/2021</w:t>
      </w:r>
    </w:p>
    <w:p w14:paraId="2196302B" w14:textId="77777777" w:rsidR="00922D36" w:rsidRDefault="00922D36" w:rsidP="00AF7809">
      <w:pPr>
        <w:tabs>
          <w:tab w:val="left" w:pos="1026"/>
        </w:tabs>
        <w:jc w:val="both"/>
        <w:rPr>
          <w:rFonts w:cs="Arial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51BFAA2D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 xml:space="preserve">Odgovorna oseba za podpis </w:t>
            </w:r>
            <w:r w:rsidR="00B400E4">
              <w:rPr>
                <w:rFonts w:cs="Arial"/>
              </w:rPr>
              <w:t>okvirnega sporazuma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05430E80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 xml:space="preserve">krbnik </w:t>
            </w:r>
            <w:r w:rsidR="00B400E4">
              <w:rPr>
                <w:rFonts w:cs="Arial"/>
              </w:rPr>
              <w:t>okvirnega sporazuma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0F35608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B400E4">
              <w:rPr>
                <w:rFonts w:cs="Arial"/>
              </w:rPr>
              <w:t>javno naročilo</w:t>
            </w:r>
            <w:r>
              <w:rPr>
                <w:rFonts w:cs="Arial"/>
              </w:rPr>
              <w:t>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7046CD4A" w14:textId="08CF9B14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77A70A13" w14:textId="1371E75B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579A20F5" w14:textId="37C9BE18" w:rsidR="00B400E4" w:rsidRPr="003665D9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 ali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18640A81" w14:textId="77777777" w:rsidR="003665D9" w:rsidRDefault="003665D9" w:rsidP="002B01A7">
      <w:pPr>
        <w:jc w:val="both"/>
        <w:rPr>
          <w:rFonts w:cs="Arial"/>
          <w:i/>
        </w:rPr>
      </w:pPr>
    </w:p>
    <w:p w14:paraId="12B1BC30" w14:textId="052FDDFE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ponudbe, s katero se prijavljamo na razpis za izvedbo javnega naročila.</w:t>
      </w:r>
    </w:p>
    <w:sectPr w:rsidR="00AF7809" w:rsidRPr="00482AE9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ED22E" w14:textId="77777777" w:rsidR="004911EA" w:rsidRDefault="004911EA">
      <w:r>
        <w:separator/>
      </w:r>
    </w:p>
  </w:endnote>
  <w:endnote w:type="continuationSeparator" w:id="0">
    <w:p w14:paraId="50CABC19" w14:textId="77777777" w:rsidR="004911EA" w:rsidRDefault="0049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3C33176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665D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665D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4DBD1B3B" w:rsidR="005A785E" w:rsidRPr="005A785E" w:rsidRDefault="00096E9C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955B65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7D3EF877" w14:textId="2D2F750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66A5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66A5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E7A58" w14:textId="77777777" w:rsidR="004911EA" w:rsidRDefault="004911EA">
      <w:r>
        <w:separator/>
      </w:r>
    </w:p>
  </w:footnote>
  <w:footnote w:type="continuationSeparator" w:id="0">
    <w:p w14:paraId="4E573097" w14:textId="77777777" w:rsidR="004911EA" w:rsidRDefault="0049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EA6922" w:rsidR="00C0552D" w:rsidRPr="00BF26B9" w:rsidRDefault="001E4251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E4251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0112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65D9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911EA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66A5E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8155E7"/>
    <w:rsid w:val="00824D1D"/>
    <w:rsid w:val="00833AC6"/>
    <w:rsid w:val="0084082F"/>
    <w:rsid w:val="00843739"/>
    <w:rsid w:val="00847017"/>
    <w:rsid w:val="00857006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55B65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8B7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0E4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37A65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7CAB98-378A-489A-8969-DB27EE71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2016-06-20T06:28:00Z</cp:lastPrinted>
  <dcterms:created xsi:type="dcterms:W3CDTF">2021-10-13T07:36:00Z</dcterms:created>
  <dcterms:modified xsi:type="dcterms:W3CDTF">2021-10-13T07:36:00Z</dcterms:modified>
</cp:coreProperties>
</file>